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DE853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DUFFELD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d.1399-1400)</w:t>
      </w:r>
    </w:p>
    <w:p w14:paraId="6506A9AB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4BA7E614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268C2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985A3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May1399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CB889AB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4E865297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Mar.1400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21B533C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4D93F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F256B" w14:textId="77777777" w:rsidR="00D76B4F" w:rsidRDefault="00D76B4F" w:rsidP="00D7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5F75A8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CA506" w14:textId="77777777" w:rsidR="00D76B4F" w:rsidRDefault="00D76B4F" w:rsidP="009139A6">
      <w:r>
        <w:separator/>
      </w:r>
    </w:p>
  </w:endnote>
  <w:endnote w:type="continuationSeparator" w:id="0">
    <w:p w14:paraId="5AA6FB75" w14:textId="77777777" w:rsidR="00D76B4F" w:rsidRDefault="00D76B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CAE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72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6B8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0834" w14:textId="77777777" w:rsidR="00D76B4F" w:rsidRDefault="00D76B4F" w:rsidP="009139A6">
      <w:r>
        <w:separator/>
      </w:r>
    </w:p>
  </w:footnote>
  <w:footnote w:type="continuationSeparator" w:id="0">
    <w:p w14:paraId="08AD5118" w14:textId="77777777" w:rsidR="00D76B4F" w:rsidRDefault="00D76B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6B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F7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D6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4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6B4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1B1DF"/>
  <w15:chartTrackingRefBased/>
  <w15:docId w15:val="{C732A56B-6C20-45BA-B236-096CF1E6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2021-04-29T18:07:00Z</dcterms:created>
  <dcterms:modified xsi:type="dcterms:W3CDTF">2021-04-29T18:08:00Z</dcterms:modified>
</cp:coreProperties>
</file>